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B0" w:rsidRPr="0061526A" w:rsidRDefault="006954B0" w:rsidP="00E5479F">
      <w:pPr>
        <w:ind w:left="180" w:hanging="180"/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6954B0" w:rsidRDefault="006954B0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6954B0" w:rsidRDefault="006954B0" w:rsidP="0048436A">
      <w:pPr>
        <w:jc w:val="center"/>
        <w:rPr>
          <w:b/>
          <w:sz w:val="28"/>
          <w:szCs w:val="28"/>
        </w:rPr>
      </w:pPr>
    </w:p>
    <w:p w:rsidR="006954B0" w:rsidRDefault="006954B0" w:rsidP="0048436A">
      <w:pPr>
        <w:pStyle w:val="Subtitle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6954B0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954B0" w:rsidRPr="00001D96" w:rsidRDefault="006954B0" w:rsidP="00FC1FD5">
            <w:pPr>
              <w:pStyle w:val="Subtitle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</w:rPr>
            </w:pPr>
            <w:r w:rsidRPr="00001D96">
              <w:rPr>
                <w:rFonts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6954B0" w:rsidRDefault="006954B0" w:rsidP="00874271">
      <w:pPr>
        <w:jc w:val="center"/>
        <w:rPr>
          <w:b/>
          <w:sz w:val="28"/>
          <w:szCs w:val="28"/>
        </w:rPr>
      </w:pPr>
    </w:p>
    <w:p w:rsidR="006954B0" w:rsidRPr="00FC6B53" w:rsidRDefault="006954B0" w:rsidP="00874271">
      <w:pPr>
        <w:rPr>
          <w:u w:val="single"/>
        </w:rPr>
      </w:pPr>
      <w:r>
        <w:t>о</w:t>
      </w:r>
      <w:r w:rsidRPr="0099004F">
        <w:t xml:space="preserve">т </w:t>
      </w:r>
      <w:r>
        <w:t xml:space="preserve">08 февраля </w:t>
      </w:r>
      <w:smartTag w:uri="urn:schemas-microsoft-com:office:smarttags" w:element="metricconverter">
        <w:smartTagPr>
          <w:attr w:name="ProductID" w:val="2024 г"/>
        </w:smartTagPr>
        <w:r w:rsidRPr="0099004F">
          <w:t>202</w:t>
        </w:r>
        <w:r>
          <w:t>4</w:t>
        </w:r>
        <w:r w:rsidRPr="0099004F">
          <w:t xml:space="preserve"> г</w:t>
        </w:r>
      </w:smartTag>
      <w:r>
        <w:t>.№4-151</w:t>
      </w:r>
    </w:p>
    <w:p w:rsidR="006954B0" w:rsidRDefault="006954B0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6954B0" w:rsidRDefault="006954B0" w:rsidP="00C764E9">
      <w:pPr>
        <w:jc w:val="both"/>
      </w:pP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 внесении изменений в решение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народных депутатов от 1</w:t>
      </w:r>
      <w:r>
        <w:rPr>
          <w:sz w:val="28"/>
          <w:szCs w:val="28"/>
        </w:rPr>
        <w:t>4</w:t>
      </w:r>
      <w:r w:rsidRPr="00B01E05">
        <w:rPr>
          <w:sz w:val="28"/>
          <w:szCs w:val="28"/>
        </w:rPr>
        <w:t>.12.202</w:t>
      </w:r>
      <w:r>
        <w:rPr>
          <w:sz w:val="28"/>
          <w:szCs w:val="28"/>
        </w:rPr>
        <w:t>3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>
        <w:rPr>
          <w:sz w:val="28"/>
          <w:szCs w:val="28"/>
        </w:rPr>
        <w:t>14</w:t>
      </w:r>
      <w:r w:rsidRPr="00B01E05">
        <w:rPr>
          <w:sz w:val="28"/>
          <w:szCs w:val="28"/>
        </w:rPr>
        <w:t>1 «О бюджете Унечского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год и на плановый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годов»</w:t>
      </w:r>
    </w:p>
    <w:p w:rsidR="006954B0" w:rsidRPr="00B01E05" w:rsidRDefault="006954B0" w:rsidP="00C764E9">
      <w:pPr>
        <w:jc w:val="both"/>
        <w:rPr>
          <w:sz w:val="28"/>
          <w:szCs w:val="28"/>
        </w:rPr>
      </w:pPr>
    </w:p>
    <w:p w:rsidR="006954B0" w:rsidRPr="006F201C" w:rsidRDefault="006954B0" w:rsidP="00C764E9">
      <w:pPr>
        <w:jc w:val="both"/>
      </w:pPr>
    </w:p>
    <w:p w:rsidR="006954B0" w:rsidRDefault="006954B0" w:rsidP="00C764E9">
      <w:pPr>
        <w:jc w:val="both"/>
      </w:pPr>
    </w:p>
    <w:p w:rsidR="006954B0" w:rsidRPr="00E5244F" w:rsidRDefault="006954B0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6954B0" w:rsidRDefault="006954B0" w:rsidP="00C764E9">
      <w:pPr>
        <w:spacing w:line="276" w:lineRule="auto"/>
      </w:pPr>
    </w:p>
    <w:p w:rsidR="006954B0" w:rsidRDefault="006954B0" w:rsidP="00C764E9">
      <w:pPr>
        <w:spacing w:line="276" w:lineRule="auto"/>
      </w:pPr>
    </w:p>
    <w:p w:rsidR="006954B0" w:rsidRDefault="006954B0" w:rsidP="00C764E9">
      <w:pPr>
        <w:spacing w:line="276" w:lineRule="auto"/>
      </w:pPr>
      <w:r w:rsidRPr="00E5244F">
        <w:t>Р</w:t>
      </w:r>
      <w:r>
        <w:t>ЕШИЛ</w:t>
      </w:r>
      <w:r w:rsidRPr="00E5244F">
        <w:t>:</w:t>
      </w:r>
    </w:p>
    <w:p w:rsidR="006954B0" w:rsidRDefault="006954B0" w:rsidP="00C764E9">
      <w:pPr>
        <w:spacing w:line="276" w:lineRule="auto"/>
      </w:pPr>
    </w:p>
    <w:p w:rsidR="006954B0" w:rsidRDefault="006954B0" w:rsidP="00E5479F">
      <w:pPr>
        <w:spacing w:line="276" w:lineRule="auto"/>
        <w:ind w:hanging="567"/>
      </w:pPr>
      <w:r>
        <w:t xml:space="preserve">          </w:t>
      </w:r>
      <w:r w:rsidRPr="00E42323">
        <w:t xml:space="preserve">1.Внести в решение Унечского городского Совета народных депутатов </w:t>
      </w:r>
      <w:r>
        <w:t>от 14.12.2023 № 4-141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24</w:t>
      </w:r>
      <w:r w:rsidRPr="00E42323">
        <w:t xml:space="preserve"> год и на плановый период 20</w:t>
      </w:r>
      <w:r>
        <w:t>25</w:t>
      </w:r>
      <w:r w:rsidRPr="00E42323">
        <w:t xml:space="preserve"> и 202</w:t>
      </w:r>
      <w:r>
        <w:t>6</w:t>
      </w:r>
      <w:r w:rsidRPr="00E42323">
        <w:t xml:space="preserve"> годов</w:t>
      </w:r>
      <w:r>
        <w:t>» (</w:t>
      </w:r>
      <w:r w:rsidRPr="00E42323">
        <w:t>далее-</w:t>
      </w:r>
      <w:r>
        <w:t xml:space="preserve"> </w:t>
      </w:r>
      <w:r w:rsidRPr="00E42323">
        <w:t>Решение) следующее изменени</w:t>
      </w:r>
      <w:r>
        <w:t>я</w:t>
      </w:r>
      <w:r w:rsidRPr="00E42323">
        <w:t>:</w:t>
      </w:r>
    </w:p>
    <w:p w:rsidR="006954B0" w:rsidRPr="00184E54" w:rsidRDefault="006954B0" w:rsidP="00E5479F">
      <w:pPr>
        <w:spacing w:line="276" w:lineRule="auto"/>
      </w:pPr>
      <w:r w:rsidRPr="00184E54">
        <w:t>1.1. В пункте 1 решения:</w:t>
      </w:r>
    </w:p>
    <w:p w:rsidR="006954B0" w:rsidRPr="00184E54" w:rsidRDefault="006954B0" w:rsidP="00E5479F">
      <w:pPr>
        <w:spacing w:line="276" w:lineRule="auto"/>
      </w:pPr>
      <w:r w:rsidRPr="00184E54">
        <w:t xml:space="preserve">        - в абзаце втором цифры «</w:t>
      </w:r>
      <w:r>
        <w:t>399821439,25</w:t>
      </w:r>
      <w:r w:rsidRPr="00184E54">
        <w:t>» на 202</w:t>
      </w:r>
      <w:r>
        <w:t>4</w:t>
      </w:r>
      <w:r w:rsidRPr="00184E54">
        <w:t xml:space="preserve"> год заменить цифрами «</w:t>
      </w:r>
      <w:r>
        <w:t>400361144,42</w:t>
      </w:r>
      <w:r w:rsidRPr="00184E54">
        <w:t>», в том числе налоговые и неналоговые доходы цифры «</w:t>
      </w:r>
      <w:r>
        <w:t>83089000</w:t>
      </w:r>
      <w:r w:rsidRPr="00184E54">
        <w:t>» на 202</w:t>
      </w:r>
      <w:r>
        <w:t>4</w:t>
      </w:r>
      <w:r w:rsidRPr="00184E54">
        <w:t xml:space="preserve"> год заменить цифрами «</w:t>
      </w:r>
      <w:r>
        <w:t>83239000</w:t>
      </w:r>
      <w:r w:rsidRPr="00184E54">
        <w:t>»;</w:t>
      </w:r>
    </w:p>
    <w:p w:rsidR="006954B0" w:rsidRDefault="006954B0" w:rsidP="00E5479F">
      <w:pPr>
        <w:spacing w:line="276" w:lineRule="auto"/>
        <w:ind w:hanging="284"/>
      </w:pPr>
      <w:r>
        <w:t xml:space="preserve">     </w:t>
      </w:r>
      <w:r w:rsidRPr="00184E54">
        <w:t xml:space="preserve"> -в абзаце третьем цифры «</w:t>
      </w:r>
      <w:r>
        <w:t>399821439,25</w:t>
      </w:r>
      <w:r w:rsidRPr="00184E54">
        <w:t>» на 202</w:t>
      </w:r>
      <w:r>
        <w:t>4</w:t>
      </w:r>
      <w:r w:rsidRPr="00184E54">
        <w:t xml:space="preserve"> год заменить цифрами«</w:t>
      </w:r>
      <w:r>
        <w:t>428753068,77»;</w:t>
      </w:r>
    </w:p>
    <w:p w:rsidR="006954B0" w:rsidRDefault="006954B0" w:rsidP="00E5479F">
      <w:pPr>
        <w:pStyle w:val="ListParagraph"/>
        <w:shd w:val="clear" w:color="auto" w:fill="FFFFFF"/>
        <w:tabs>
          <w:tab w:val="left" w:pos="426"/>
        </w:tabs>
        <w:spacing w:line="276" w:lineRule="auto"/>
        <w:ind w:left="-284" w:firstLine="142"/>
      </w:pPr>
      <w:r>
        <w:t xml:space="preserve">          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>
        <w:t>28391924,35</w:t>
      </w:r>
      <w:r w:rsidRPr="00917C28">
        <w:t>»</w:t>
      </w:r>
      <w:r>
        <w:t>.</w:t>
      </w:r>
    </w:p>
    <w:p w:rsidR="006954B0" w:rsidRPr="00184E54" w:rsidRDefault="006954B0" w:rsidP="00E5479F">
      <w:pPr>
        <w:spacing w:line="276" w:lineRule="auto"/>
      </w:pPr>
      <w:r w:rsidRPr="00184E54">
        <w:t>1.</w:t>
      </w:r>
      <w:r>
        <w:t>2</w:t>
      </w:r>
      <w:r w:rsidRPr="00184E54">
        <w:t xml:space="preserve">. В пункте </w:t>
      </w:r>
      <w:r>
        <w:t>2</w:t>
      </w:r>
      <w:r w:rsidRPr="00184E54">
        <w:t xml:space="preserve"> решения:</w:t>
      </w:r>
    </w:p>
    <w:p w:rsidR="006954B0" w:rsidRPr="00184E54" w:rsidRDefault="006954B0" w:rsidP="00E5479F">
      <w:pPr>
        <w:spacing w:line="276" w:lineRule="auto"/>
      </w:pPr>
      <w:r w:rsidRPr="00184E54">
        <w:t xml:space="preserve">        - в абзаце втором цифры «</w:t>
      </w:r>
      <w:r>
        <w:t>668509515,07</w:t>
      </w:r>
      <w:r w:rsidRPr="00184E54">
        <w:t>» на 202</w:t>
      </w:r>
      <w:r>
        <w:t>5</w:t>
      </w:r>
      <w:r w:rsidRPr="00184E54">
        <w:t xml:space="preserve"> год заменить цифрами «</w:t>
      </w:r>
      <w:r>
        <w:t>1044275245,74</w:t>
      </w:r>
      <w:r w:rsidRPr="00184E54">
        <w:t>»;</w:t>
      </w:r>
    </w:p>
    <w:p w:rsidR="006954B0" w:rsidRDefault="006954B0" w:rsidP="00E5479F">
      <w:pPr>
        <w:spacing w:line="276" w:lineRule="auto"/>
        <w:ind w:hanging="284"/>
      </w:pPr>
      <w:r w:rsidRPr="00184E54">
        <w:t xml:space="preserve">             -в абзаце третьем цифры «</w:t>
      </w:r>
      <w:r>
        <w:t>668509515,07</w:t>
      </w:r>
      <w:r w:rsidRPr="00184E54">
        <w:t>» на 202</w:t>
      </w:r>
      <w:r>
        <w:t>5</w:t>
      </w:r>
      <w:r w:rsidRPr="00184E54">
        <w:t xml:space="preserve"> год заменить цифрами «</w:t>
      </w:r>
      <w:r>
        <w:t>1044275245,74»;</w:t>
      </w:r>
    </w:p>
    <w:p w:rsidR="006954B0" w:rsidRDefault="006954B0" w:rsidP="00E5479F">
      <w:pPr>
        <w:spacing w:line="276" w:lineRule="auto"/>
        <w:ind w:hanging="1134"/>
      </w:pPr>
      <w:r w:rsidRPr="00184E54">
        <w:tab/>
      </w:r>
      <w:r>
        <w:t xml:space="preserve">1.3. </w:t>
      </w:r>
      <w:r w:rsidRPr="00D83765">
        <w:t>В пункте 9 решения цифры «</w:t>
      </w:r>
      <w:r>
        <w:t>306288648,94</w:t>
      </w:r>
      <w:r w:rsidRPr="00D83765">
        <w:t>» на 2024 год» заменить цифрами «32</w:t>
      </w:r>
      <w:r>
        <w:t>6813091,72</w:t>
      </w:r>
      <w:r w:rsidRPr="00D83765">
        <w:t>»</w:t>
      </w:r>
      <w:r>
        <w:t>,цифры</w:t>
      </w:r>
      <w:r w:rsidRPr="00D83765">
        <w:t xml:space="preserve"> «</w:t>
      </w:r>
      <w:r>
        <w:t>404399140,15</w:t>
      </w:r>
      <w:r w:rsidRPr="00D83765">
        <w:t>» на 202</w:t>
      </w:r>
      <w:r>
        <w:t>5</w:t>
      </w:r>
      <w:r w:rsidRPr="00D83765">
        <w:t xml:space="preserve"> год» заменить цифрами «</w:t>
      </w:r>
      <w:r>
        <w:t>780164870,82»</w:t>
      </w:r>
      <w:r w:rsidRPr="00D83765">
        <w:t>.</w:t>
      </w:r>
    </w:p>
    <w:p w:rsidR="006954B0" w:rsidRDefault="006954B0" w:rsidP="00E5479F">
      <w:pPr>
        <w:spacing w:line="276" w:lineRule="auto"/>
        <w:ind w:hanging="1134"/>
      </w:pPr>
      <w:r>
        <w:t xml:space="preserve">                   1.4. </w:t>
      </w:r>
      <w:r w:rsidRPr="00D83765">
        <w:t xml:space="preserve">В пункте </w:t>
      </w:r>
      <w:r>
        <w:t>10</w:t>
      </w:r>
      <w:r w:rsidRPr="00D83765">
        <w:t xml:space="preserve"> решения цифры «</w:t>
      </w:r>
      <w:r>
        <w:t>582127515,07</w:t>
      </w:r>
      <w:r w:rsidRPr="00D83765">
        <w:t>» на 202</w:t>
      </w:r>
      <w:r>
        <w:t>5</w:t>
      </w:r>
      <w:r w:rsidRPr="00D83765">
        <w:t xml:space="preserve"> год» заменить цифрами «</w:t>
      </w:r>
      <w:r>
        <w:t>957893245,74»</w:t>
      </w:r>
      <w:r w:rsidRPr="00D83765">
        <w:t>.</w:t>
      </w:r>
    </w:p>
    <w:p w:rsidR="006954B0" w:rsidRDefault="006954B0" w:rsidP="00E5479F">
      <w:pPr>
        <w:spacing w:line="276" w:lineRule="auto"/>
        <w:ind w:left="-709" w:hanging="425"/>
      </w:pPr>
      <w:r>
        <w:t xml:space="preserve">                   1.5. </w:t>
      </w:r>
      <w:r w:rsidRPr="00D83765">
        <w:t xml:space="preserve">В пункте </w:t>
      </w:r>
      <w:r>
        <w:t>11</w:t>
      </w:r>
      <w:r w:rsidRPr="00D83765">
        <w:t xml:space="preserve"> решения цифры «</w:t>
      </w:r>
      <w:r>
        <w:t>16991564</w:t>
      </w:r>
      <w:r w:rsidRPr="00D83765">
        <w:t>» на 2024 год» заменить цифрами «</w:t>
      </w:r>
      <w:r>
        <w:t>17118049,82</w:t>
      </w:r>
      <w:r w:rsidRPr="00D83765">
        <w:t>».</w:t>
      </w:r>
    </w:p>
    <w:p w:rsidR="006954B0" w:rsidRDefault="006954B0" w:rsidP="00E5479F">
      <w:pPr>
        <w:shd w:val="clear" w:color="auto" w:fill="FFFFFF"/>
        <w:tabs>
          <w:tab w:val="left" w:pos="0"/>
          <w:tab w:val="left" w:pos="1134"/>
        </w:tabs>
        <w:spacing w:line="276" w:lineRule="auto"/>
        <w:ind w:hanging="1134"/>
      </w:pPr>
      <w:r>
        <w:t xml:space="preserve">                   1.6.В пункте 15 решения подпункт 4 изложить в редакции:</w:t>
      </w:r>
    </w:p>
    <w:p w:rsidR="006954B0" w:rsidRPr="001F27AE" w:rsidRDefault="006954B0" w:rsidP="00E5479F">
      <w:pPr>
        <w:tabs>
          <w:tab w:val="num" w:pos="1637"/>
        </w:tabs>
        <w:spacing w:line="276" w:lineRule="auto"/>
      </w:pPr>
      <w:r>
        <w:t xml:space="preserve">«расчеты </w:t>
      </w:r>
      <w:r w:rsidRPr="001F27AE">
        <w:t xml:space="preserve">по муниципальным контрактам о поставке товаров, выполнении работ, оказании услуг, заключаемым на сумму 100 000,0 тыс. рублей и более, за исключением случаев о нераспространении казначейского сопровождения, установленных </w:t>
      </w:r>
      <w:r>
        <w:t>администрацией Унечского района».</w:t>
      </w:r>
    </w:p>
    <w:p w:rsidR="006954B0" w:rsidRPr="00836B27" w:rsidRDefault="006954B0" w:rsidP="00E5479F">
      <w:pPr>
        <w:spacing w:line="276" w:lineRule="auto"/>
        <w:ind w:left="420" w:hanging="420"/>
      </w:pPr>
      <w:r w:rsidRPr="00836B27">
        <w:t>1.</w:t>
      </w:r>
      <w:r>
        <w:t>7</w:t>
      </w:r>
      <w:r w:rsidRPr="00836B27">
        <w:t>. Дополнить решение приложением 1.</w:t>
      </w:r>
      <w:r>
        <w:t>1</w:t>
      </w:r>
      <w:r w:rsidRPr="00836B27">
        <w:t>. согласно приложению 1 к настоящему решению.</w:t>
      </w:r>
    </w:p>
    <w:p w:rsidR="006954B0" w:rsidRPr="00836B27" w:rsidRDefault="006954B0" w:rsidP="00E5479F">
      <w:pPr>
        <w:pStyle w:val="ListParagraph"/>
        <w:spacing w:line="276" w:lineRule="auto"/>
        <w:ind w:left="0" w:hanging="1134"/>
      </w:pPr>
      <w:r>
        <w:t xml:space="preserve">                   1</w:t>
      </w:r>
      <w:r w:rsidRPr="00836B27">
        <w:t>.</w:t>
      </w:r>
      <w:r>
        <w:t>8</w:t>
      </w:r>
      <w:r w:rsidRPr="00836B27">
        <w:t>. Дополнить решение приложением 3.</w:t>
      </w:r>
      <w:r>
        <w:t>1</w:t>
      </w:r>
      <w:r w:rsidRPr="00836B27">
        <w:t xml:space="preserve"> согласно приложению2 к настоящему решению. </w:t>
      </w:r>
    </w:p>
    <w:p w:rsidR="006954B0" w:rsidRPr="00836B27" w:rsidRDefault="006954B0" w:rsidP="00E5479F">
      <w:pPr>
        <w:pStyle w:val="ListParagraph"/>
        <w:spacing w:line="276" w:lineRule="auto"/>
        <w:ind w:left="0" w:hanging="142"/>
      </w:pPr>
      <w:r>
        <w:t xml:space="preserve"> </w:t>
      </w:r>
      <w:r w:rsidRPr="00836B27">
        <w:t xml:space="preserve"> 1.</w:t>
      </w:r>
      <w:r>
        <w:t>9</w:t>
      </w:r>
      <w:r w:rsidRPr="00836B27">
        <w:t>. Дополнить решение приложением 4.</w:t>
      </w:r>
      <w:r>
        <w:t>1</w:t>
      </w:r>
      <w:r w:rsidRPr="00836B27">
        <w:t>. согласно приложению 3 к настоящему решению.</w:t>
      </w:r>
    </w:p>
    <w:p w:rsidR="006954B0" w:rsidRDefault="006954B0" w:rsidP="00E5479F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</w:pPr>
      <w:r>
        <w:t xml:space="preserve">  </w:t>
      </w:r>
      <w:r w:rsidRPr="00836B27">
        <w:t>1.</w:t>
      </w:r>
      <w:r>
        <w:t>10.</w:t>
      </w:r>
      <w:r w:rsidRPr="00836B27">
        <w:t xml:space="preserve">Дополнить решение приложением </w:t>
      </w:r>
      <w:r>
        <w:t>5</w:t>
      </w:r>
      <w:r w:rsidRPr="00836B27">
        <w:t>.</w:t>
      </w:r>
      <w:r>
        <w:t>1</w:t>
      </w:r>
      <w:r w:rsidRPr="00836B27">
        <w:t>. согласно приложению 4 к настоящему решению.</w:t>
      </w:r>
    </w:p>
    <w:p w:rsidR="006954B0" w:rsidRDefault="006954B0" w:rsidP="00E5479F">
      <w:pPr>
        <w:pStyle w:val="ListParagraph"/>
        <w:spacing w:line="276" w:lineRule="auto"/>
        <w:ind w:left="0" w:hanging="142"/>
      </w:pPr>
      <w:r>
        <w:t xml:space="preserve">  1.11. Приложение №6 изложить в редакции согласно приложению 5 к настоящему решению.</w:t>
      </w:r>
    </w:p>
    <w:p w:rsidR="006954B0" w:rsidRDefault="006954B0" w:rsidP="00E5479F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</w:pPr>
      <w:r w:rsidRPr="00836B27">
        <w:t xml:space="preserve"> </w:t>
      </w:r>
      <w:r>
        <w:t xml:space="preserve"> </w:t>
      </w:r>
      <w:r w:rsidRPr="00836B27">
        <w:t xml:space="preserve">2.Опубликовать настоящее решение в муниципальном печатном средстве массовой </w:t>
      </w:r>
    </w:p>
    <w:p w:rsidR="006954B0" w:rsidRPr="00836B27" w:rsidRDefault="006954B0" w:rsidP="00E5479F">
      <w:pPr>
        <w:pStyle w:val="ListParagraph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</w:pPr>
      <w:r>
        <w:t xml:space="preserve">  </w:t>
      </w:r>
      <w:r w:rsidRPr="00836B27">
        <w:t xml:space="preserve">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5" w:history="1">
        <w:r w:rsidRPr="00836B27">
          <w:rPr>
            <w:rStyle w:val="Hyperlink"/>
            <w:color w:val="auto"/>
            <w:lang w:val="en-US"/>
          </w:rPr>
          <w:t>www</w:t>
        </w:r>
        <w:r w:rsidRPr="00836B27">
          <w:rPr>
            <w:rStyle w:val="Hyperlink"/>
            <w:color w:val="auto"/>
          </w:rPr>
          <w:t>.</w:t>
        </w:r>
        <w:r w:rsidRPr="00836B27">
          <w:rPr>
            <w:rStyle w:val="Hyperlink"/>
            <w:color w:val="auto"/>
            <w:lang w:val="en-US"/>
          </w:rPr>
          <w:t>unradm</w:t>
        </w:r>
        <w:r w:rsidRPr="00836B27">
          <w:rPr>
            <w:rStyle w:val="Hyperlink"/>
            <w:color w:val="auto"/>
          </w:rPr>
          <w:t>.</w:t>
        </w:r>
        <w:r w:rsidRPr="00836B27">
          <w:rPr>
            <w:rStyle w:val="Hyperlink"/>
            <w:color w:val="auto"/>
            <w:lang w:val="en-US"/>
          </w:rPr>
          <w:t>ru</w:t>
        </w:r>
      </w:hyperlink>
      <w:r w:rsidRPr="00836B27">
        <w:t>.</w:t>
      </w:r>
    </w:p>
    <w:p w:rsidR="006954B0" w:rsidRPr="00836B27" w:rsidRDefault="006954B0" w:rsidP="00E5479F">
      <w:pPr>
        <w:tabs>
          <w:tab w:val="left" w:pos="195"/>
          <w:tab w:val="center" w:pos="4819"/>
        </w:tabs>
        <w:spacing w:line="276" w:lineRule="auto"/>
        <w:ind w:hanging="284"/>
      </w:pPr>
      <w:r>
        <w:t xml:space="preserve">    </w:t>
      </w:r>
      <w:r w:rsidRPr="00836B27">
        <w:t xml:space="preserve"> 3.Данное решение вступает в силу со дня его подписания.</w:t>
      </w:r>
    </w:p>
    <w:p w:rsidR="006954B0" w:rsidRPr="00836B27" w:rsidRDefault="006954B0" w:rsidP="00E5479F">
      <w:pPr>
        <w:tabs>
          <w:tab w:val="left" w:pos="195"/>
          <w:tab w:val="center" w:pos="4819"/>
        </w:tabs>
        <w:spacing w:line="276" w:lineRule="auto"/>
        <w:ind w:firstLine="426"/>
      </w:pPr>
    </w:p>
    <w:p w:rsidR="006954B0" w:rsidRPr="00836B27" w:rsidRDefault="006954B0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6954B0" w:rsidRPr="00836B27" w:rsidRDefault="006954B0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6954B0" w:rsidRDefault="006954B0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>
        <w:t>О.Н.Дроздова</w:t>
      </w:r>
    </w:p>
    <w:p w:rsidR="006954B0" w:rsidRDefault="006954B0" w:rsidP="00C764E9">
      <w:pPr>
        <w:tabs>
          <w:tab w:val="left" w:pos="195"/>
          <w:tab w:val="center" w:pos="4819"/>
        </w:tabs>
      </w:pPr>
    </w:p>
    <w:p w:rsidR="006954B0" w:rsidRDefault="006954B0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6954B0" w:rsidRDefault="006954B0" w:rsidP="00874271">
      <w:pPr>
        <w:rPr>
          <w:sz w:val="28"/>
          <w:szCs w:val="28"/>
        </w:rPr>
      </w:pPr>
      <w:bookmarkStart w:id="0" w:name="_GoBack"/>
      <w:bookmarkEnd w:id="0"/>
    </w:p>
    <w:p w:rsidR="006954B0" w:rsidRDefault="006954B0" w:rsidP="00874271">
      <w:pPr>
        <w:rPr>
          <w:sz w:val="28"/>
          <w:szCs w:val="28"/>
        </w:rPr>
      </w:pPr>
    </w:p>
    <w:p w:rsidR="006954B0" w:rsidRDefault="006954B0" w:rsidP="00874271">
      <w:pPr>
        <w:rPr>
          <w:sz w:val="28"/>
          <w:szCs w:val="28"/>
        </w:rPr>
      </w:pPr>
    </w:p>
    <w:p w:rsidR="006954B0" w:rsidRDefault="006954B0" w:rsidP="00874271">
      <w:pPr>
        <w:rPr>
          <w:sz w:val="28"/>
          <w:szCs w:val="28"/>
        </w:rPr>
      </w:pPr>
    </w:p>
    <w:p w:rsidR="006954B0" w:rsidRDefault="006954B0" w:rsidP="00874271">
      <w:pPr>
        <w:rPr>
          <w:sz w:val="28"/>
          <w:szCs w:val="28"/>
        </w:rPr>
      </w:pPr>
    </w:p>
    <w:sectPr w:rsidR="006954B0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1D96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120784"/>
    <w:rsid w:val="00137D8E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27AE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C31A1"/>
    <w:rsid w:val="002D1C25"/>
    <w:rsid w:val="002D372B"/>
    <w:rsid w:val="002D72E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5E78C1"/>
    <w:rsid w:val="00601F4D"/>
    <w:rsid w:val="00604A29"/>
    <w:rsid w:val="0061526A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954B0"/>
    <w:rsid w:val="006A0B4D"/>
    <w:rsid w:val="006A6DD8"/>
    <w:rsid w:val="006B4E1C"/>
    <w:rsid w:val="006B7D74"/>
    <w:rsid w:val="006C3A57"/>
    <w:rsid w:val="006D717B"/>
    <w:rsid w:val="006F201C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6493D"/>
    <w:rsid w:val="00874271"/>
    <w:rsid w:val="00874F52"/>
    <w:rsid w:val="00877590"/>
    <w:rsid w:val="008B59DB"/>
    <w:rsid w:val="008C5D0A"/>
    <w:rsid w:val="008C6006"/>
    <w:rsid w:val="00917C28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D5E32"/>
    <w:rsid w:val="009E26B1"/>
    <w:rsid w:val="009F70CA"/>
    <w:rsid w:val="00A032C3"/>
    <w:rsid w:val="00A10BAB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67D1B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42323"/>
    <w:rsid w:val="00E51AB4"/>
    <w:rsid w:val="00E5244F"/>
    <w:rsid w:val="00E5479F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1FD5"/>
    <w:rsid w:val="00FC3694"/>
    <w:rsid w:val="00FC6B53"/>
    <w:rsid w:val="00FD27EF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04F"/>
    <w:rPr>
      <w:rFonts w:ascii="Times New Roman" w:hAnsi="Times New Roman"/>
      <w:sz w:val="24"/>
      <w:u w:val="single"/>
    </w:rPr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rFonts w:eastAsia="Calibri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rFonts w:eastAsia="Calibri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/>
      <w:sz w:val="16"/>
      <w:lang w:eastAsia="ru-RU"/>
    </w:rPr>
  </w:style>
  <w:style w:type="character" w:customStyle="1" w:styleId="a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43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1412</TotalTime>
  <Pages>2</Pages>
  <Words>455</Words>
  <Characters>2600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163</cp:revision>
  <cp:lastPrinted>2024-02-09T06:13:00Z</cp:lastPrinted>
  <dcterms:created xsi:type="dcterms:W3CDTF">2020-02-01T02:37:00Z</dcterms:created>
  <dcterms:modified xsi:type="dcterms:W3CDTF">2024-02-09T06:13:00Z</dcterms:modified>
</cp:coreProperties>
</file>